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8673" w14:textId="539EC1DF"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>Załącznik nr</w:t>
      </w:r>
      <w:r w:rsidR="00BA1248">
        <w:rPr>
          <w:b/>
          <w:i w:val="0"/>
          <w:sz w:val="22"/>
          <w:szCs w:val="22"/>
        </w:rPr>
        <w:t xml:space="preserve"> 6</w:t>
      </w:r>
      <w:bookmarkStart w:id="0" w:name="_GoBack"/>
      <w:bookmarkEnd w:id="0"/>
    </w:p>
    <w:p w14:paraId="3FC8C4F7" w14:textId="77777777" w:rsidR="005103B9" w:rsidRDefault="005103B9" w:rsidP="005103B9">
      <w:pPr>
        <w:spacing w:after="0" w:line="480" w:lineRule="auto"/>
        <w:rPr>
          <w:b/>
        </w:rPr>
      </w:pPr>
    </w:p>
    <w:p w14:paraId="143913BF" w14:textId="7777777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BA5416" w:rsidRPr="00BA5416">
        <w:rPr>
          <w:rFonts w:ascii="Times New Roman" w:hAnsi="Times New Roman"/>
          <w:b/>
        </w:rPr>
        <w:t>ZSP.ZP.261.10.2019</w:t>
      </w:r>
    </w:p>
    <w:p w14:paraId="6CB73BF5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4C842156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BA5416" w:rsidRPr="00BA5416">
        <w:rPr>
          <w:sz w:val="22"/>
          <w:szCs w:val="22"/>
        </w:rPr>
        <w:t>Zduńskowolski Szpital Powiatowy Sp. z o.o.</w:t>
      </w:r>
    </w:p>
    <w:p w14:paraId="03FFB97C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BA5416" w:rsidRPr="00BA5416">
        <w:rPr>
          <w:sz w:val="22"/>
          <w:szCs w:val="22"/>
        </w:rPr>
        <w:t>ul. Królewska</w:t>
      </w:r>
      <w:r w:rsidRPr="00E24546">
        <w:rPr>
          <w:sz w:val="22"/>
          <w:szCs w:val="22"/>
        </w:rPr>
        <w:t xml:space="preserve"> </w:t>
      </w:r>
      <w:r w:rsidR="00BA5416" w:rsidRPr="00BA5416">
        <w:rPr>
          <w:sz w:val="22"/>
          <w:szCs w:val="22"/>
        </w:rPr>
        <w:t>29</w:t>
      </w:r>
      <w:r w:rsidRPr="00E24546">
        <w:rPr>
          <w:sz w:val="22"/>
          <w:szCs w:val="22"/>
        </w:rPr>
        <w:t xml:space="preserve"> </w:t>
      </w:r>
    </w:p>
    <w:p w14:paraId="047B8A57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BA5416" w:rsidRPr="00BA5416">
        <w:rPr>
          <w:sz w:val="22"/>
          <w:szCs w:val="22"/>
        </w:rPr>
        <w:t>98-220</w:t>
      </w:r>
      <w:r w:rsidRPr="00E24546">
        <w:rPr>
          <w:sz w:val="22"/>
          <w:szCs w:val="22"/>
        </w:rPr>
        <w:t xml:space="preserve"> </w:t>
      </w:r>
      <w:r w:rsidR="00BA5416" w:rsidRPr="00BA5416">
        <w:rPr>
          <w:sz w:val="22"/>
          <w:szCs w:val="22"/>
        </w:rPr>
        <w:t>Zduńska Wola</w:t>
      </w:r>
    </w:p>
    <w:p w14:paraId="1276D93D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7478C463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5812F1E4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69D68F44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74322EE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14:paraId="159FEEA3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3392A574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1BE21C7F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4C6C074F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7612D00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14:paraId="160847E6" w14:textId="77777777"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14:paraId="56BAEF70" w14:textId="77777777"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5C806DF5" w14:textId="77777777"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BA5416" w:rsidRPr="00BA5416">
        <w:rPr>
          <w:rFonts w:ascii="Times New Roman" w:hAnsi="Times New Roman"/>
        </w:rPr>
        <w:t>(t.j. Dz. U. z  2018 r. poz. 1986 z późn. zm.)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14:paraId="46073AC7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1E66B7EA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14:paraId="65AA5AC1" w14:textId="77777777"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14:paraId="53689AA5" w14:textId="77777777"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F01816F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7CF62D5" w14:textId="77777777"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BA5416" w:rsidRPr="00BA5416">
        <w:rPr>
          <w:rFonts w:ascii="Times New Roman" w:hAnsi="Times New Roman"/>
          <w:b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BA5416" w:rsidRPr="00BA5416">
        <w:rPr>
          <w:rFonts w:ascii="Times New Roman" w:hAnsi="Times New Roman"/>
          <w:b/>
        </w:rPr>
        <w:t>Zduńskowolski Szpital Powiatowy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5A0F413F" w14:textId="77777777"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46ECC0" w14:textId="77777777"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14:paraId="39F53394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14:paraId="0EC88697" w14:textId="77777777"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3DE00FD2" w14:textId="77777777"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57CBB145" w14:textId="77777777" w:rsidR="00292198" w:rsidRPr="00292198" w:rsidRDefault="00292198" w:rsidP="00292198">
      <w:pPr>
        <w:rPr>
          <w:rFonts w:ascii="Times New Roman" w:hAnsi="Times New Roman"/>
        </w:rPr>
      </w:pPr>
    </w:p>
    <w:p w14:paraId="3C5C96EF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71713C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5B5DD783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3A2194DB" w14:textId="77777777"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586E59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1C8E2F8A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5C2877E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62D4B5C0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154D83CF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59C655BE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28D4470C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2B655D9" w14:textId="77777777"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8085267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24E1AE6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96ACF76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31A5968B" w14:textId="77777777"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14:paraId="48A71972" w14:textId="77777777" w:rsidTr="005103B9">
        <w:tc>
          <w:tcPr>
            <w:tcW w:w="709" w:type="dxa"/>
          </w:tcPr>
          <w:p w14:paraId="388D2092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19276539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1762E991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4D8805FA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65A204F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A966464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6964D88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F294853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DC883F9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407BCFFB" w14:textId="77777777"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14:paraId="68E6B902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14:paraId="76545FFC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14:paraId="1DF333B8" w14:textId="77777777"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1613E659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478A945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40273BC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14:paraId="1D1EF1EE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733EA0A" w14:textId="77777777"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DA64C6A" w14:textId="77777777"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5FCE3C9F" w14:textId="77777777"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05F88FDC" w14:textId="77777777"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2BB39435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lastRenderedPageBreak/>
        <w:t>OŚWIADCZENIE DOTYCZĄCE PODMIOTU, NA KTÓREGO ZASOBY POWOŁUJE SIĘ WYKONAWCA:</w:t>
      </w:r>
    </w:p>
    <w:p w14:paraId="23499251" w14:textId="77777777"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podmiotu/tów, na którego/ych zasoby powołuję się w niniejszym postępowaniu, tj.: …………………………………………………………</w:t>
      </w:r>
    </w:p>
    <w:p w14:paraId="587EF7D4" w14:textId="77777777"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19F66805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13FCA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53F8F628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084B34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639C83C" w14:textId="77777777"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71C35E11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14:paraId="6EFC9BD2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BF2CBFC" w14:textId="77777777"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podmiotu/tów, będącego/ych podwykonawcą/ami: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5C8876C2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40E630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14:paraId="26CBA6FE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DD212F2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F2DC25B" w14:textId="77777777"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0985DB07" w14:textId="77777777"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F305755" w14:textId="77777777"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C935622" w14:textId="77777777"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B5C32BD" w14:textId="77777777"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B135514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FB3A0A0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9261B74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5F7F866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50130EF" w14:textId="77777777"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19BEE611" w14:textId="77777777"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C86F8" w14:textId="77777777" w:rsidR="003F76F0" w:rsidRDefault="003F76F0" w:rsidP="0038231F">
      <w:pPr>
        <w:spacing w:after="0" w:line="240" w:lineRule="auto"/>
      </w:pPr>
      <w:r>
        <w:separator/>
      </w:r>
    </w:p>
  </w:endnote>
  <w:endnote w:type="continuationSeparator" w:id="0">
    <w:p w14:paraId="54A48C22" w14:textId="77777777" w:rsidR="003F76F0" w:rsidRDefault="003F76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B3C1D" w14:textId="77777777" w:rsidR="00BA5416" w:rsidRDefault="00BA54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164C3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3A1378E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7937F" w14:textId="77777777" w:rsidR="00BA5416" w:rsidRDefault="00BA5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8137F" w14:textId="77777777" w:rsidR="003F76F0" w:rsidRDefault="003F76F0" w:rsidP="0038231F">
      <w:pPr>
        <w:spacing w:after="0" w:line="240" w:lineRule="auto"/>
      </w:pPr>
      <w:r>
        <w:separator/>
      </w:r>
    </w:p>
  </w:footnote>
  <w:footnote w:type="continuationSeparator" w:id="0">
    <w:p w14:paraId="4247647B" w14:textId="77777777" w:rsidR="003F76F0" w:rsidRDefault="003F76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BBA29" w14:textId="77777777" w:rsidR="00BA5416" w:rsidRDefault="00BA54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0EEF" w14:textId="77777777" w:rsidR="00BA5416" w:rsidRDefault="00BA54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724EB" w14:textId="77777777" w:rsidR="00BA5416" w:rsidRDefault="00BA54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6DEB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77299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2BD2"/>
    <w:rsid w:val="003F024C"/>
    <w:rsid w:val="003F76F0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2ED5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0D04"/>
    <w:rsid w:val="00B34079"/>
    <w:rsid w:val="00B8005E"/>
    <w:rsid w:val="00B90E42"/>
    <w:rsid w:val="00BA1248"/>
    <w:rsid w:val="00BA5416"/>
    <w:rsid w:val="00BB0C3C"/>
    <w:rsid w:val="00C014B5"/>
    <w:rsid w:val="00C113BF"/>
    <w:rsid w:val="00C4103F"/>
    <w:rsid w:val="00C57DEB"/>
    <w:rsid w:val="00C737A7"/>
    <w:rsid w:val="00C81012"/>
    <w:rsid w:val="00C909B9"/>
    <w:rsid w:val="00CB6DEB"/>
    <w:rsid w:val="00CD0851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2019"/>
  <w15:docId w15:val="{0BE84AA2-EA5C-4C11-82A8-1DADD146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7D99F-A7CA-4AFA-91C5-C9BB66EA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4</cp:revision>
  <cp:lastPrinted>2016-07-26T10:32:00Z</cp:lastPrinted>
  <dcterms:created xsi:type="dcterms:W3CDTF">2019-08-22T08:13:00Z</dcterms:created>
  <dcterms:modified xsi:type="dcterms:W3CDTF">2019-08-23T09:47:00Z</dcterms:modified>
</cp:coreProperties>
</file>